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03DC8" w14:textId="56AF7700"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1AE5CF98" wp14:editId="7D59C13F">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6BB42865"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E5CF98"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3aDwIAAB8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">
                <v:textbox>
                  <w:txbxContent>
                    <w:p w14:paraId="6BB42865"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30802" w:rsidRPr="00C30802">
        <w:rPr>
          <w:b/>
          <w:color w:val="007C31"/>
          <w:sz w:val="48"/>
          <w:szCs w:val="48"/>
        </w:rPr>
        <w:t>MP</w:t>
      </w:r>
      <w:r w:rsidR="00C11BCA">
        <w:rPr>
          <w:b/>
          <w:color w:val="007C31"/>
          <w:sz w:val="48"/>
          <w:szCs w:val="48"/>
        </w:rPr>
        <w:t>172</w:t>
      </w:r>
      <w:r w:rsidR="00C30802" w:rsidRPr="00C30802">
        <w:rPr>
          <w:b/>
          <w:color w:val="007C31"/>
          <w:sz w:val="48"/>
          <w:szCs w:val="48"/>
        </w:rPr>
        <w:t xml:space="preserve"> ‘</w:t>
      </w:r>
      <w:r w:rsidR="006614D1" w:rsidRPr="006614D1">
        <w:rPr>
          <w:b/>
          <w:color w:val="007C31"/>
          <w:sz w:val="48"/>
          <w:szCs w:val="48"/>
        </w:rPr>
        <w:t>Reduced CPA &amp; CPL requirements for innovation and Device field trials</w:t>
      </w:r>
      <w:r w:rsidR="00C30802" w:rsidRPr="00C30802">
        <w:rPr>
          <w:b/>
          <w:color w:val="007C31"/>
          <w:sz w:val="48"/>
          <w:szCs w:val="48"/>
        </w:rPr>
        <w:t>’</w:t>
      </w:r>
    </w:p>
    <w:p w14:paraId="3C4F0E74"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3FEA4817" w14:textId="77777777" w:rsidR="00C30802" w:rsidRDefault="00AF2270" w:rsidP="00C30802">
      <w:pPr>
        <w:pStyle w:val="Subtitle"/>
      </w:pPr>
      <w:r>
        <w:t>Responding to this consultation</w:t>
      </w:r>
    </w:p>
    <w:p w14:paraId="19DC6CEE" w14:textId="12289621" w:rsidR="00675414" w:rsidRDefault="00675414" w:rsidP="00675414">
      <w:r>
        <w:t xml:space="preserve">This is the Modification Report Consultation for </w:t>
      </w:r>
      <w:hyperlink r:id="rId11" w:history="1">
        <w:r w:rsidRPr="006614D1">
          <w:rPr>
            <w:rStyle w:val="Hyperlink"/>
          </w:rPr>
          <w:t>MP</w:t>
        </w:r>
        <w:r w:rsidR="006614D1" w:rsidRPr="006614D1">
          <w:rPr>
            <w:rStyle w:val="Hyperlink"/>
          </w:rPr>
          <w:t>172</w:t>
        </w:r>
        <w:r w:rsidRPr="006614D1">
          <w:rPr>
            <w:rStyle w:val="Hyperlink"/>
          </w:rPr>
          <w:t xml:space="preserve"> ‘</w:t>
        </w:r>
        <w:r w:rsidR="006614D1" w:rsidRPr="006614D1">
          <w:rPr>
            <w:rStyle w:val="Hyperlink"/>
          </w:rPr>
          <w:t>Reduced CPA &amp; CPL requirements for innovation and Device field trials</w:t>
        </w:r>
        <w:r w:rsidRPr="006614D1">
          <w:rPr>
            <w:rStyle w:val="Hyperlink"/>
          </w:rPr>
          <w:t>’</w:t>
        </w:r>
      </w:hyperlink>
      <w:r>
        <w:t>.</w:t>
      </w:r>
    </w:p>
    <w:p w14:paraId="384BA062"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485492BD" w14:textId="57F31F73"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6614D1">
        <w:t>172</w:t>
      </w:r>
      <w:r>
        <w:t xml:space="preserve"> </w:t>
      </w:r>
      <w:r w:rsidR="006A08A5">
        <w:t>Modification Report</w:t>
      </w:r>
      <w:r>
        <w:t xml:space="preserve"> Consultation response’.</w:t>
      </w:r>
    </w:p>
    <w:p w14:paraId="6F8E2CE8" w14:textId="7F4B4C16" w:rsidR="00C30802" w:rsidRDefault="00AF2270" w:rsidP="00AF2270">
      <w:r>
        <w:t xml:space="preserve">If you have any questions or </w:t>
      </w:r>
      <w:proofErr w:type="gramStart"/>
      <w:r>
        <w:t>you wish</w:t>
      </w:r>
      <w:proofErr w:type="gramEnd"/>
      <w:r>
        <w:t xml:space="preserve"> to respond verbally, please contact </w:t>
      </w:r>
      <w:r w:rsidR="006614D1">
        <w:t>Mike Fenn</w:t>
      </w:r>
      <w:r>
        <w:t xml:space="preserve"> on 020 </w:t>
      </w:r>
      <w:r w:rsidR="006614D1">
        <w:t xml:space="preserve">3314 1142 </w:t>
      </w:r>
      <w:r>
        <w:t xml:space="preserve">or email </w:t>
      </w:r>
      <w:hyperlink r:id="rId13" w:history="1">
        <w:r w:rsidRPr="00711D1D">
          <w:rPr>
            <w:rStyle w:val="Hyperlink"/>
          </w:rPr>
          <w:t>sec.change@gemserv.com</w:t>
        </w:r>
      </w:hyperlink>
      <w:r>
        <w:t>.</w:t>
      </w:r>
    </w:p>
    <w:p w14:paraId="3C5DAEBA" w14:textId="77777777" w:rsidR="00AF2270" w:rsidRDefault="00AF2270" w:rsidP="00AF2270">
      <w:pPr>
        <w:pStyle w:val="Subtitle"/>
      </w:pPr>
      <w:r>
        <w:t>Deadline for responses</w:t>
      </w:r>
    </w:p>
    <w:p w14:paraId="7104E584" w14:textId="0D8ECD1F" w:rsidR="00AF2270" w:rsidRDefault="00AF2270" w:rsidP="00C30802">
      <w:r>
        <w:t xml:space="preserve">This consultation will close at </w:t>
      </w:r>
      <w:r w:rsidRPr="008D29ED">
        <w:rPr>
          <w:b/>
        </w:rPr>
        <w:t>17:00</w:t>
      </w:r>
      <w:r>
        <w:t xml:space="preserve"> on </w:t>
      </w:r>
      <w:r w:rsidR="000028E6">
        <w:rPr>
          <w:b/>
        </w:rPr>
        <w:t xml:space="preserve">Wednesday 7 </w:t>
      </w:r>
      <w:r w:rsidR="00B12BB9">
        <w:rPr>
          <w:b/>
        </w:rPr>
        <w:t>Dec</w:t>
      </w:r>
      <w:r w:rsidR="000028E6">
        <w:rPr>
          <w:b/>
        </w:rPr>
        <w:t>ember 2022</w:t>
      </w:r>
      <w:r>
        <w:t xml:space="preserve">. </w:t>
      </w:r>
    </w:p>
    <w:p w14:paraId="63E5F1E3" w14:textId="77777777" w:rsidR="00AF2270" w:rsidRDefault="00AF2270" w:rsidP="00C30802">
      <w:r>
        <w:t xml:space="preserve">The </w:t>
      </w:r>
      <w:r w:rsidR="006A08A5">
        <w:t>Change Board</w:t>
      </w:r>
      <w:r>
        <w:t xml:space="preserve"> may not be able to consider late responses.</w:t>
      </w:r>
    </w:p>
    <w:p w14:paraId="077D71E7" w14:textId="77777777" w:rsidR="00C30802" w:rsidRDefault="00C30802" w:rsidP="00C30802"/>
    <w:p w14:paraId="728755A0" w14:textId="77777777" w:rsidR="00675414" w:rsidRDefault="00675414" w:rsidP="00C30802">
      <w:pPr>
        <w:pStyle w:val="Subtitle"/>
        <w:pageBreakBefore/>
      </w:pPr>
      <w:r>
        <w:lastRenderedPageBreak/>
        <w:t>Summary of the proposal</w:t>
      </w:r>
    </w:p>
    <w:p w14:paraId="4CECC97E" w14:textId="77777777" w:rsidR="00675414" w:rsidRDefault="00675414" w:rsidP="00675414">
      <w:pPr>
        <w:pStyle w:val="Heading2"/>
      </w:pPr>
      <w:r>
        <w:t>What is the issue?</w:t>
      </w:r>
    </w:p>
    <w:p w14:paraId="744D7025" w14:textId="54F6DA45" w:rsidR="00A279CB" w:rsidRPr="00A279CB" w:rsidRDefault="00A279CB" w:rsidP="00EC64CD">
      <w:r>
        <w:t>C</w:t>
      </w:r>
      <w:r w:rsidRPr="00A279CB">
        <w:t>urrently, all Devices which are to be installed at consumer premises must have full C</w:t>
      </w:r>
      <w:r w:rsidR="00EC64CD">
        <w:t>ommercial Product Assurance</w:t>
      </w:r>
      <w:r w:rsidRPr="00A279CB">
        <w:t xml:space="preserve"> (CPA) certification; while test environments are available which replicate </w:t>
      </w:r>
      <w:r w:rsidR="00EC64CD">
        <w:t>Data C</w:t>
      </w:r>
      <w:r w:rsidR="00C146EB">
        <w:t>ommunications Company (</w:t>
      </w:r>
      <w:r w:rsidRPr="00A279CB">
        <w:t>DCC</w:t>
      </w:r>
      <w:r w:rsidR="00C146EB">
        <w:t>)</w:t>
      </w:r>
      <w:r w:rsidRPr="00A279CB">
        <w:t xml:space="preserve"> Systems, much of the innovation in Smart metering relies on field trials or ‘live usage’ trials</w:t>
      </w:r>
      <w:r w:rsidR="00C146EB">
        <w:t>.</w:t>
      </w:r>
    </w:p>
    <w:p w14:paraId="59D43C3E" w14:textId="0E799938" w:rsidR="00A279CB" w:rsidRPr="00A279CB" w:rsidRDefault="00A279CB" w:rsidP="00A279CB">
      <w:r w:rsidRPr="00A279CB">
        <w:t xml:space="preserve">The Proposer believes that the lack of flexibility to support Minimum Viable Product (MVP) testing on the live DCC network is preventing </w:t>
      </w:r>
      <w:r w:rsidR="00C146EB">
        <w:t xml:space="preserve">Device </w:t>
      </w:r>
      <w:r w:rsidRPr="00A279CB">
        <w:t>Manufacturers from being able to invest confidently to bring innovative products to market.</w:t>
      </w:r>
    </w:p>
    <w:p w14:paraId="0E10BB1F" w14:textId="7C6F4D56" w:rsidR="00A279CB" w:rsidRPr="00F43305" w:rsidRDefault="00A279CB" w:rsidP="00A279CB">
      <w:r w:rsidRPr="00A279CB">
        <w:t>This restriction also results in defects which may have been identified during live</w:t>
      </w:r>
      <w:r w:rsidR="00C146EB">
        <w:t xml:space="preserve"> </w:t>
      </w:r>
      <w:r w:rsidRPr="00A279CB">
        <w:t>environment testing not coming to light until after the mass rollout of Devices, at which point they become harder to resolve at greater financial and reputational cost to the industry</w:t>
      </w:r>
      <w:r w:rsidR="00C146EB">
        <w:t>.</w:t>
      </w:r>
    </w:p>
    <w:p w14:paraId="5BF233B8" w14:textId="77777777" w:rsidR="00675414" w:rsidRPr="00F43305" w:rsidRDefault="00675414" w:rsidP="00675414"/>
    <w:p w14:paraId="75B6FDDF" w14:textId="77777777" w:rsidR="00675414" w:rsidRDefault="00675414" w:rsidP="00675414">
      <w:pPr>
        <w:pStyle w:val="Heading2"/>
      </w:pPr>
      <w:r>
        <w:t>What is the solution?</w:t>
      </w:r>
    </w:p>
    <w:p w14:paraId="7E66E8AA" w14:textId="397F6A45" w:rsidR="005538DC" w:rsidRDefault="005538DC" w:rsidP="005538DC">
      <w:r>
        <w:t xml:space="preserve">The Proposed Solution will allow Device Manufacturers to request the </w:t>
      </w:r>
      <w:r>
        <w:t>Security Sub-Committee (</w:t>
      </w:r>
      <w:r>
        <w:t>SSC</w:t>
      </w:r>
      <w:r>
        <w:t>)</w:t>
      </w:r>
      <w:r>
        <w:t xml:space="preserve"> to allow trial Devices in limited numbers onto the live DCC network without passing through </w:t>
      </w:r>
      <w:r w:rsidR="00926D4A">
        <w:t xml:space="preserve">full </w:t>
      </w:r>
      <w:r>
        <w:t>CPA Certification.</w:t>
      </w:r>
    </w:p>
    <w:p w14:paraId="4CF8B9DE" w14:textId="5E52D164" w:rsidR="005538DC" w:rsidRDefault="005538DC" w:rsidP="005538DC">
      <w:r>
        <w:t xml:space="preserve">The SSC would assess whether it had the necessary assurance that the security risk from the </w:t>
      </w:r>
      <w:r w:rsidR="00926D4A">
        <w:t xml:space="preserve">trial </w:t>
      </w:r>
      <w:r>
        <w:t>Devices was sufficiently low to allow the trial to proceed.</w:t>
      </w:r>
    </w:p>
    <w:p w14:paraId="7CFF5A14" w14:textId="7B451625" w:rsidR="005538DC" w:rsidRDefault="005538DC" w:rsidP="005538DC">
      <w:r>
        <w:t>If the SSC is satisfied with the application, a “Trial” CPA certificate reference would be provided. The Device Manufacturer would then use this CPA certificate reference to have Devices added to the C</w:t>
      </w:r>
      <w:r w:rsidR="00926D4A">
        <w:t>entral Products List (C</w:t>
      </w:r>
      <w:r>
        <w:t>PL</w:t>
      </w:r>
      <w:r w:rsidR="00926D4A">
        <w:t>)</w:t>
      </w:r>
      <w:r>
        <w:t>, with detail on existing fields to highlight it as a trial Device, but without affecting the format of the CPL to ensure no impact on DCC systems.</w:t>
      </w:r>
    </w:p>
    <w:p w14:paraId="6B2FA8B3" w14:textId="7267EC1C" w:rsidR="005538DC" w:rsidRDefault="005538DC" w:rsidP="005538DC">
      <w:r>
        <w:t xml:space="preserve">If the SSC requires further assurance, the Device Manufacturer would need to make a trial Device available to a CPA Test Laboratory to carry out an independent risk assessment. That would then be passed to the SSC to accompany the Device Manufacturer’s application and enable the SSC to </w:t>
      </w:r>
      <w:proofErr w:type="gramStart"/>
      <w:r w:rsidR="00D23BD5">
        <w:t>make a decision</w:t>
      </w:r>
      <w:proofErr w:type="gramEnd"/>
      <w:r>
        <w:t xml:space="preserve">. If necessary, the SSC will </w:t>
      </w:r>
      <w:r w:rsidR="00D23BD5">
        <w:t xml:space="preserve">also </w:t>
      </w:r>
      <w:r>
        <w:t xml:space="preserve">seek guidance from the </w:t>
      </w:r>
      <w:r w:rsidR="00D23BD5">
        <w:t>National Cyber Security Centre (</w:t>
      </w:r>
      <w:r>
        <w:t>NCSC</w:t>
      </w:r>
      <w:r w:rsidR="00D23BD5">
        <w:t>)</w:t>
      </w:r>
      <w:r>
        <w:t>.</w:t>
      </w:r>
    </w:p>
    <w:p w14:paraId="3B7B25D3" w14:textId="12BD3532" w:rsidR="005538DC" w:rsidRDefault="005538DC" w:rsidP="00675414">
      <w:pPr>
        <w:rPr>
          <w:color w:val="FF0000"/>
        </w:rPr>
      </w:pPr>
      <w:r>
        <w:t xml:space="preserve">The DCC will provide extracts of the </w:t>
      </w:r>
      <w:r w:rsidR="00D23BD5">
        <w:t>Smart Metering Inventory (</w:t>
      </w:r>
      <w:r>
        <w:t>SMI</w:t>
      </w:r>
      <w:r w:rsidR="00D23BD5">
        <w:t>)</w:t>
      </w:r>
      <w:r>
        <w:t xml:space="preserve"> to the SSC to enable it to monitor trial Devices that are in the field. Th</w:t>
      </w:r>
      <w:r w:rsidR="00D23BD5">
        <w:t>e</w:t>
      </w:r>
      <w:r>
        <w:t xml:space="preserve"> SSC will use the CPL alongside the SMI extract to identify the Trial Devices. The Trial Device Models will be made identifiable on the CPL by having the Certificate reference prefixed with a “[T]”.</w:t>
      </w:r>
    </w:p>
    <w:p w14:paraId="245B558F" w14:textId="77777777" w:rsidR="00675414" w:rsidRDefault="00675414" w:rsidP="00675414"/>
    <w:p w14:paraId="5EEE1156" w14:textId="77777777" w:rsidR="00675414" w:rsidRDefault="00675414" w:rsidP="00675414">
      <w:pPr>
        <w:pStyle w:val="Heading2"/>
      </w:pPr>
      <w:r>
        <w:t>Will I be impacted?</w:t>
      </w:r>
    </w:p>
    <w:p w14:paraId="6E1BE788" w14:textId="6859F0E6" w:rsidR="00675414" w:rsidRDefault="00675414" w:rsidP="00675414">
      <w:r>
        <w:t>MP</w:t>
      </w:r>
      <w:r w:rsidR="00D23BD5">
        <w:t>172</w:t>
      </w:r>
      <w:r>
        <w:t xml:space="preserve"> is expected to impact the following SEC Parties:</w:t>
      </w:r>
    </w:p>
    <w:p w14:paraId="6E8BBE43" w14:textId="77777777" w:rsidR="00C33A3D" w:rsidRPr="00C33A3D" w:rsidRDefault="00C33A3D" w:rsidP="00675414">
      <w:pPr>
        <w:pStyle w:val="ListParagraph"/>
      </w:pPr>
      <w:r w:rsidRPr="00C33A3D">
        <w:t>DCC</w:t>
      </w:r>
    </w:p>
    <w:p w14:paraId="3F8E3DB3" w14:textId="19A51E65" w:rsidR="00675414" w:rsidRPr="00C33A3D" w:rsidRDefault="00D23BD5" w:rsidP="00675414">
      <w:pPr>
        <w:pStyle w:val="ListParagraph"/>
      </w:pPr>
      <w:r w:rsidRPr="00C33A3D">
        <w:t>Large Suppliers</w:t>
      </w:r>
    </w:p>
    <w:p w14:paraId="7C920F23" w14:textId="2DE01695" w:rsidR="00D23BD5" w:rsidRPr="00C33A3D" w:rsidRDefault="00D23BD5" w:rsidP="00675414">
      <w:pPr>
        <w:pStyle w:val="ListParagraph"/>
      </w:pPr>
      <w:r w:rsidRPr="00C33A3D">
        <w:t>Small Suppliers</w:t>
      </w:r>
    </w:p>
    <w:p w14:paraId="0AE2C84B" w14:textId="2A39A809" w:rsidR="00D23BD5" w:rsidRPr="00C33A3D" w:rsidRDefault="00D23BD5" w:rsidP="00675414">
      <w:pPr>
        <w:pStyle w:val="ListParagraph"/>
      </w:pPr>
      <w:r w:rsidRPr="00C33A3D">
        <w:t>Network Parties</w:t>
      </w:r>
    </w:p>
    <w:p w14:paraId="1624CBE1" w14:textId="312DA328" w:rsidR="00D23BD5" w:rsidRPr="00C33A3D" w:rsidRDefault="00C33A3D" w:rsidP="00675414">
      <w:pPr>
        <w:pStyle w:val="ListParagraph"/>
      </w:pPr>
      <w:r w:rsidRPr="00C33A3D">
        <w:lastRenderedPageBreak/>
        <w:t>Other SEC Parties (Device Manufacturers)</w:t>
      </w:r>
    </w:p>
    <w:p w14:paraId="4EE1C814" w14:textId="77777777" w:rsidR="00675414" w:rsidRPr="00675414" w:rsidRDefault="00675414" w:rsidP="00675414">
      <w:r>
        <w:t>Full details of how this modification may impact you can be found in the Modification Report.</w:t>
      </w:r>
    </w:p>
    <w:p w14:paraId="46C58F1E"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1ECC33A1" w14:textId="77777777" w:rsidTr="00FD220E">
        <w:trPr>
          <w:tblHeader/>
        </w:trPr>
        <w:tc>
          <w:tcPr>
            <w:tcW w:w="5000" w:type="pct"/>
            <w:gridSpan w:val="2"/>
            <w:shd w:val="clear" w:color="auto" w:fill="007C31"/>
          </w:tcPr>
          <w:p w14:paraId="2410424C" w14:textId="77777777" w:rsidR="00E25A4D" w:rsidRPr="00687160" w:rsidRDefault="00E25A4D" w:rsidP="00FD220E">
            <w:pPr>
              <w:pStyle w:val="Questiontitle"/>
              <w:rPr>
                <w:color w:val="007C31"/>
              </w:rPr>
            </w:pPr>
            <w:r>
              <w:t>Respondent details</w:t>
            </w:r>
          </w:p>
        </w:tc>
      </w:tr>
      <w:tr w:rsidR="00E25A4D" w14:paraId="6B112E81" w14:textId="77777777" w:rsidTr="00E25A4D">
        <w:tc>
          <w:tcPr>
            <w:tcW w:w="1400" w:type="pct"/>
          </w:tcPr>
          <w:p w14:paraId="1AE56F0C" w14:textId="77777777" w:rsidR="00E25A4D" w:rsidRPr="00C30802" w:rsidRDefault="00E25A4D" w:rsidP="00FD220E">
            <w:pPr>
              <w:pStyle w:val="Questionbodytext"/>
              <w:rPr>
                <w:b/>
              </w:rPr>
            </w:pPr>
            <w:r>
              <w:rPr>
                <w:b/>
              </w:rPr>
              <w:t>Name</w:t>
            </w:r>
          </w:p>
        </w:tc>
        <w:sdt>
          <w:sdtPr>
            <w:id w:val="-754973557"/>
            <w:placeholder>
              <w:docPart w:val="B8CED918DAD2451A9779970CFED14114"/>
            </w:placeholder>
            <w:temporary/>
            <w:showingPlcHdr/>
            <w15:appearance w15:val="hidden"/>
          </w:sdtPr>
          <w:sdtEndPr/>
          <w:sdtContent>
            <w:tc>
              <w:tcPr>
                <w:tcW w:w="3600" w:type="pct"/>
              </w:tcPr>
              <w:p w14:paraId="6EE1E4BE"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76B7E45B" w14:textId="77777777" w:rsidTr="00E25A4D">
        <w:tc>
          <w:tcPr>
            <w:tcW w:w="1400" w:type="pct"/>
          </w:tcPr>
          <w:p w14:paraId="0D31F0D8" w14:textId="77777777" w:rsidR="00E25A4D" w:rsidRPr="00C30802" w:rsidRDefault="00E25A4D" w:rsidP="00FD220E">
            <w:pPr>
              <w:pStyle w:val="Questionbodytext"/>
              <w:rPr>
                <w:b/>
              </w:rPr>
            </w:pPr>
            <w:r>
              <w:rPr>
                <w:b/>
              </w:rPr>
              <w:t>Organisation</w:t>
            </w:r>
          </w:p>
        </w:tc>
        <w:sdt>
          <w:sdtPr>
            <w:id w:val="-1476146406"/>
            <w:placeholder>
              <w:docPart w:val="FCB4395547C14D5A823298B05764ADD1"/>
            </w:placeholder>
            <w:temporary/>
            <w:showingPlcHdr/>
            <w15:appearance w15:val="hidden"/>
          </w:sdtPr>
          <w:sdtEndPr/>
          <w:sdtContent>
            <w:tc>
              <w:tcPr>
                <w:tcW w:w="3600" w:type="pct"/>
              </w:tcPr>
              <w:p w14:paraId="4FF14A30"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3632EDBB" w14:textId="77777777" w:rsidTr="00E25A4D">
        <w:tc>
          <w:tcPr>
            <w:tcW w:w="1400" w:type="pct"/>
          </w:tcPr>
          <w:p w14:paraId="07C07DDC" w14:textId="77777777" w:rsidR="00E25A4D" w:rsidRDefault="00E25A4D" w:rsidP="00FD220E">
            <w:pPr>
              <w:pStyle w:val="Questionbodytext"/>
              <w:rPr>
                <w:b/>
              </w:rPr>
            </w:pPr>
            <w:r>
              <w:rPr>
                <w:b/>
              </w:rPr>
              <w:t>Phone number</w:t>
            </w:r>
          </w:p>
        </w:tc>
        <w:sdt>
          <w:sdtPr>
            <w:id w:val="612334753"/>
            <w:placeholder>
              <w:docPart w:val="0DB0748A54B44BFD9BB430B7717FDEE3"/>
            </w:placeholder>
            <w:temporary/>
            <w:showingPlcHdr/>
            <w15:appearance w15:val="hidden"/>
          </w:sdtPr>
          <w:sdtEndPr/>
          <w:sdtContent>
            <w:tc>
              <w:tcPr>
                <w:tcW w:w="3600" w:type="pct"/>
              </w:tcPr>
              <w:p w14:paraId="7EA90BB4"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5AD6E3CB"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AFE3CF3" w14:textId="77777777" w:rsidTr="00FD220E">
        <w:trPr>
          <w:tblHeader/>
        </w:trPr>
        <w:tc>
          <w:tcPr>
            <w:tcW w:w="5000" w:type="pct"/>
            <w:gridSpan w:val="2"/>
            <w:shd w:val="clear" w:color="auto" w:fill="007C31"/>
          </w:tcPr>
          <w:p w14:paraId="00EDB9D1" w14:textId="77777777" w:rsidR="00E25A4D" w:rsidRPr="00687160" w:rsidRDefault="00E25A4D" w:rsidP="00FD220E">
            <w:pPr>
              <w:pStyle w:val="Questiontitle"/>
              <w:rPr>
                <w:color w:val="007C31"/>
              </w:rPr>
            </w:pPr>
            <w:r>
              <w:t>Parties represented</w:t>
            </w:r>
          </w:p>
        </w:tc>
      </w:tr>
      <w:tr w:rsidR="00E25A4D" w14:paraId="03844AB9" w14:textId="77777777" w:rsidTr="00FD220E">
        <w:tc>
          <w:tcPr>
            <w:tcW w:w="1400" w:type="pct"/>
          </w:tcPr>
          <w:p w14:paraId="46750EB2" w14:textId="77777777" w:rsidR="00E25A4D" w:rsidRPr="00C30802" w:rsidRDefault="00E25A4D" w:rsidP="00FD220E">
            <w:pPr>
              <w:pStyle w:val="Questionbodytext"/>
              <w:rPr>
                <w:b/>
              </w:rPr>
            </w:pPr>
            <w:r>
              <w:rPr>
                <w:b/>
              </w:rPr>
              <w:t>Party Category</w:t>
            </w:r>
          </w:p>
        </w:tc>
        <w:sdt>
          <w:sdtPr>
            <w:id w:val="-1655824397"/>
            <w:placeholder>
              <w:docPart w:val="FEFDE6795A724D328B069E69A9147722"/>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13C18E7F"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387FA903" w14:textId="77777777" w:rsidTr="00FD220E">
        <w:tc>
          <w:tcPr>
            <w:tcW w:w="1400" w:type="pct"/>
          </w:tcPr>
          <w:p w14:paraId="0533519C" w14:textId="77777777" w:rsidR="00E25A4D" w:rsidRPr="00C30802" w:rsidRDefault="00E25A4D" w:rsidP="00FD220E">
            <w:pPr>
              <w:pStyle w:val="Questionbodytext"/>
              <w:rPr>
                <w:b/>
              </w:rPr>
            </w:pPr>
            <w:r>
              <w:rPr>
                <w:b/>
              </w:rPr>
              <w:t>Parties represented</w:t>
            </w:r>
          </w:p>
        </w:tc>
        <w:sdt>
          <w:sdtPr>
            <w:id w:val="-1350016662"/>
            <w:placeholder>
              <w:docPart w:val="16590149F20440CEA6732797E3BEDE89"/>
            </w:placeholder>
            <w:temporary/>
            <w:showingPlcHdr/>
            <w15:appearance w15:val="hidden"/>
          </w:sdtPr>
          <w:sdtEndPr/>
          <w:sdtContent>
            <w:tc>
              <w:tcPr>
                <w:tcW w:w="3600" w:type="pct"/>
              </w:tcPr>
              <w:p w14:paraId="1CCE7C34"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483B4EE"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D2A825E" w14:textId="77777777" w:rsidTr="00FD220E">
        <w:trPr>
          <w:tblHeader/>
        </w:trPr>
        <w:tc>
          <w:tcPr>
            <w:tcW w:w="5000" w:type="pct"/>
            <w:gridSpan w:val="2"/>
            <w:shd w:val="clear" w:color="auto" w:fill="007C31"/>
          </w:tcPr>
          <w:p w14:paraId="1BC0C3F6" w14:textId="77777777" w:rsidR="00E25A4D" w:rsidRPr="00687160" w:rsidRDefault="00E25A4D" w:rsidP="00FD220E">
            <w:pPr>
              <w:pStyle w:val="Questiontitle"/>
              <w:rPr>
                <w:color w:val="007C31"/>
              </w:rPr>
            </w:pPr>
            <w:r>
              <w:t>Confidential information</w:t>
            </w:r>
          </w:p>
        </w:tc>
      </w:tr>
      <w:tr w:rsidR="00E25A4D" w14:paraId="6A50FAC3" w14:textId="77777777" w:rsidTr="00FD220E">
        <w:trPr>
          <w:tblHeader/>
        </w:trPr>
        <w:tc>
          <w:tcPr>
            <w:tcW w:w="5000" w:type="pct"/>
            <w:gridSpan w:val="2"/>
          </w:tcPr>
          <w:p w14:paraId="72D82D5B" w14:textId="77777777" w:rsidR="00E25A4D" w:rsidRPr="00285942" w:rsidRDefault="00E25A4D" w:rsidP="00FD220E">
            <w:pPr>
              <w:pStyle w:val="Questionheader"/>
              <w:jc w:val="left"/>
            </w:pPr>
            <w:r>
              <w:t>Does your response contain any confidential information?</w:t>
            </w:r>
          </w:p>
        </w:tc>
      </w:tr>
      <w:tr w:rsidR="00E25A4D" w14:paraId="6A5FA6BE" w14:textId="77777777" w:rsidTr="004B676D">
        <w:tc>
          <w:tcPr>
            <w:tcW w:w="1400" w:type="pct"/>
          </w:tcPr>
          <w:p w14:paraId="3FB0EAAC" w14:textId="77777777" w:rsidR="00C41EC0" w:rsidRPr="00C30802" w:rsidRDefault="00C41EC0" w:rsidP="00FD220E">
            <w:pPr>
              <w:pStyle w:val="Questionbodytext"/>
              <w:rPr>
                <w:b/>
              </w:rPr>
            </w:pPr>
            <w:r>
              <w:rPr>
                <w:b/>
              </w:rPr>
              <w:t>Response</w:t>
            </w:r>
          </w:p>
        </w:tc>
        <w:sdt>
          <w:sdtPr>
            <w:id w:val="2026977850"/>
            <w:placeholder>
              <w:docPart w:val="1FE3A2CD2EFF448E8845898D03F3E634"/>
            </w:placeholder>
            <w:temporary/>
            <w:showingPlcHdr/>
            <w:comboBox>
              <w:listItem w:displayText="Yes" w:value="Yes"/>
              <w:listItem w:displayText="No" w:value="No"/>
            </w:comboBox>
          </w:sdtPr>
          <w:sdtEndPr/>
          <w:sdtContent>
            <w:tc>
              <w:tcPr>
                <w:tcW w:w="3600" w:type="pct"/>
              </w:tcPr>
              <w:p w14:paraId="0127AE8A"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7A0026D1" w14:textId="77777777" w:rsidTr="00E25A4D">
        <w:tc>
          <w:tcPr>
            <w:tcW w:w="5000" w:type="pct"/>
            <w:gridSpan w:val="2"/>
          </w:tcPr>
          <w:p w14:paraId="728CB338"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1AC45BBD"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2DE12DD" w14:textId="77777777" w:rsidR="004371AB" w:rsidRDefault="004371AB" w:rsidP="002F5392"/>
    <w:p w14:paraId="4C869AB3"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399CE402" w14:textId="77777777" w:rsidTr="00F827C9">
        <w:trPr>
          <w:tblHeader/>
        </w:trPr>
        <w:tc>
          <w:tcPr>
            <w:tcW w:w="5000" w:type="pct"/>
            <w:gridSpan w:val="2"/>
            <w:shd w:val="clear" w:color="auto" w:fill="007C31"/>
          </w:tcPr>
          <w:p w14:paraId="62E9ACF3" w14:textId="77777777" w:rsidR="00EF290F" w:rsidRPr="00687160" w:rsidRDefault="006A08A5" w:rsidP="00F827C9">
            <w:pPr>
              <w:pStyle w:val="Questiontitle"/>
              <w:rPr>
                <w:color w:val="007C31"/>
              </w:rPr>
            </w:pPr>
            <w:r>
              <w:t>Question 1</w:t>
            </w:r>
          </w:p>
        </w:tc>
      </w:tr>
      <w:tr w:rsidR="00EF290F" w14:paraId="58D87D4F" w14:textId="77777777" w:rsidTr="00F827C9">
        <w:trPr>
          <w:tblHeader/>
        </w:trPr>
        <w:tc>
          <w:tcPr>
            <w:tcW w:w="5000" w:type="pct"/>
            <w:gridSpan w:val="2"/>
          </w:tcPr>
          <w:p w14:paraId="52E3F29F" w14:textId="1C2DD803" w:rsidR="00EF290F" w:rsidRDefault="00EF290F" w:rsidP="00F827C9">
            <w:pPr>
              <w:pStyle w:val="Questionheader"/>
              <w:jc w:val="left"/>
            </w:pPr>
            <w:r>
              <w:t>Do you believe that MP</w:t>
            </w:r>
            <w:r w:rsidR="00C33A3D">
              <w:t>172</w:t>
            </w:r>
            <w:r>
              <w:t xml:space="preserve"> </w:t>
            </w:r>
            <w:r w:rsidR="006A08A5">
              <w:t>should be approved</w:t>
            </w:r>
            <w:r w:rsidR="00E336A1">
              <w:t xml:space="preserve"> or rejected</w:t>
            </w:r>
            <w:r>
              <w:t>?</w:t>
            </w:r>
          </w:p>
          <w:p w14:paraId="0DDFAC0F" w14:textId="77777777" w:rsidR="00EF290F" w:rsidRPr="00EF754E" w:rsidRDefault="00EF290F" w:rsidP="00F827C9">
            <w:pPr>
              <w:pStyle w:val="Questionheader"/>
              <w:jc w:val="left"/>
              <w:rPr>
                <w:i/>
              </w:rPr>
            </w:pPr>
            <w:r>
              <w:rPr>
                <w:i/>
              </w:rPr>
              <w:t>Please provide your rationale with reference to the General SEC Objectives.</w:t>
            </w:r>
          </w:p>
        </w:tc>
      </w:tr>
      <w:tr w:rsidR="00EF290F" w14:paraId="2BA3B529" w14:textId="77777777" w:rsidTr="00F827C9">
        <w:tc>
          <w:tcPr>
            <w:tcW w:w="790" w:type="pct"/>
          </w:tcPr>
          <w:p w14:paraId="044C32F1" w14:textId="77777777" w:rsidR="00EF290F" w:rsidRPr="00C30802" w:rsidRDefault="00EF290F" w:rsidP="00EF290F">
            <w:pPr>
              <w:pStyle w:val="Questionbodytext"/>
              <w:keepNext/>
              <w:rPr>
                <w:b/>
              </w:rPr>
            </w:pPr>
            <w:r w:rsidRPr="00C30802">
              <w:rPr>
                <w:b/>
              </w:rPr>
              <w:t>Response</w:t>
            </w:r>
          </w:p>
        </w:tc>
        <w:sdt>
          <w:sdtPr>
            <w:id w:val="1607079759"/>
            <w:placeholder>
              <w:docPart w:val="4104CA6715E44E17A4FEDA321BDBA9B3"/>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7A4B08F6"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7FC78B0B" w14:textId="77777777" w:rsidTr="00F827C9">
        <w:tc>
          <w:tcPr>
            <w:tcW w:w="790" w:type="pct"/>
          </w:tcPr>
          <w:p w14:paraId="4269C009" w14:textId="77777777" w:rsidR="00EF290F" w:rsidRPr="00C30802" w:rsidRDefault="00EF290F" w:rsidP="00F827C9">
            <w:pPr>
              <w:pStyle w:val="Questionbodytext"/>
              <w:rPr>
                <w:b/>
              </w:rPr>
            </w:pPr>
            <w:r w:rsidRPr="00C30802">
              <w:rPr>
                <w:b/>
              </w:rPr>
              <w:t>Rationale</w:t>
            </w:r>
          </w:p>
        </w:tc>
        <w:sdt>
          <w:sdtPr>
            <w:id w:val="2103529675"/>
            <w:placeholder>
              <w:docPart w:val="64CB836B915448A3B4419D7F0865CED6"/>
            </w:placeholder>
            <w:temporary/>
            <w:showingPlcHdr/>
            <w15:appearance w15:val="hidden"/>
          </w:sdtPr>
          <w:sdtEndPr/>
          <w:sdtContent>
            <w:tc>
              <w:tcPr>
                <w:tcW w:w="4210" w:type="pct"/>
              </w:tcPr>
              <w:p w14:paraId="6DF8E07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252E1B29"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223B4E8D" w14:textId="77777777" w:rsidTr="00F827C9">
        <w:trPr>
          <w:tblHeader/>
        </w:trPr>
        <w:tc>
          <w:tcPr>
            <w:tcW w:w="5000" w:type="pct"/>
            <w:gridSpan w:val="2"/>
            <w:shd w:val="clear" w:color="auto" w:fill="007C31"/>
          </w:tcPr>
          <w:p w14:paraId="37ADD118" w14:textId="53C25A0A" w:rsidR="00EF290F" w:rsidRPr="00687160" w:rsidRDefault="00EF290F" w:rsidP="00F827C9">
            <w:pPr>
              <w:pStyle w:val="Questiontitle"/>
              <w:rPr>
                <w:color w:val="007C31"/>
              </w:rPr>
            </w:pPr>
            <w:r>
              <w:t xml:space="preserve">Question </w:t>
            </w:r>
            <w:r w:rsidR="00C33A3D">
              <w:t>2</w:t>
            </w:r>
          </w:p>
        </w:tc>
      </w:tr>
      <w:tr w:rsidR="00EF290F" w14:paraId="5A4041F8" w14:textId="77777777" w:rsidTr="00F827C9">
        <w:trPr>
          <w:tblHeader/>
        </w:trPr>
        <w:tc>
          <w:tcPr>
            <w:tcW w:w="5000" w:type="pct"/>
            <w:gridSpan w:val="2"/>
          </w:tcPr>
          <w:p w14:paraId="58413FFA" w14:textId="77777777" w:rsidR="00EF290F" w:rsidRPr="006A08A5" w:rsidRDefault="008C26CC" w:rsidP="00F827C9">
            <w:pPr>
              <w:pStyle w:val="Questionheader"/>
              <w:jc w:val="left"/>
            </w:pPr>
            <w:r>
              <w:t>Please provide any further comments you may have.</w:t>
            </w:r>
          </w:p>
        </w:tc>
      </w:tr>
      <w:tr w:rsidR="00EF290F" w14:paraId="38051CA1" w14:textId="77777777" w:rsidTr="00F827C9">
        <w:tc>
          <w:tcPr>
            <w:tcW w:w="790" w:type="pct"/>
          </w:tcPr>
          <w:p w14:paraId="6E2FB35D" w14:textId="77777777" w:rsidR="00EF290F" w:rsidRPr="00C30802" w:rsidRDefault="008C26CC" w:rsidP="00F827C9">
            <w:pPr>
              <w:pStyle w:val="Questionbodytext"/>
              <w:rPr>
                <w:b/>
              </w:rPr>
            </w:pPr>
            <w:r>
              <w:rPr>
                <w:b/>
              </w:rPr>
              <w:t>Comments</w:t>
            </w:r>
          </w:p>
        </w:tc>
        <w:sdt>
          <w:sdtPr>
            <w:id w:val="-2041964367"/>
            <w:placeholder>
              <w:docPart w:val="D26F1C39E68D4D24A3BD46E63DCC79CE"/>
            </w:placeholder>
            <w:temporary/>
            <w:showingPlcHdr/>
            <w15:appearance w15:val="hidden"/>
          </w:sdtPr>
          <w:sdtEndPr/>
          <w:sdtContent>
            <w:tc>
              <w:tcPr>
                <w:tcW w:w="4210" w:type="pct"/>
              </w:tcPr>
              <w:p w14:paraId="3700E2AF"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37282A26"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77579594" wp14:editId="76124D2B">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8B7443D"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9C19214" w14:textId="77777777" w:rsidR="000A6FAF" w:rsidRDefault="000A6FAF" w:rsidP="003149DD">
                            <w:pPr>
                              <w:rPr>
                                <w:b/>
                                <w:color w:val="FFFFFF"/>
                                <w:sz w:val="24"/>
                                <w:szCs w:val="40"/>
                              </w:rPr>
                            </w:pPr>
                          </w:p>
                          <w:p w14:paraId="120DF2C5" w14:textId="77777777" w:rsidR="000A6FAF" w:rsidRPr="00C9366D" w:rsidRDefault="000A6FAF" w:rsidP="003149DD">
                            <w:pPr>
                              <w:rPr>
                                <w:color w:val="FFFFFF"/>
                                <w:sz w:val="24"/>
                                <w:szCs w:val="40"/>
                              </w:rPr>
                            </w:pPr>
                            <w:r w:rsidRPr="00C9366D">
                              <w:rPr>
                                <w:color w:val="FFFFFF"/>
                                <w:sz w:val="24"/>
                                <w:szCs w:val="40"/>
                              </w:rPr>
                              <w:t>8 Fenchurch Place, London, EC3M 4AJ</w:t>
                            </w:r>
                          </w:p>
                          <w:p w14:paraId="3C271974" w14:textId="77777777" w:rsidR="000A6FAF" w:rsidRPr="00C9366D" w:rsidRDefault="000A6FAF" w:rsidP="003149DD">
                            <w:pPr>
                              <w:rPr>
                                <w:color w:val="FFFFFF"/>
                                <w:sz w:val="24"/>
                                <w:szCs w:val="40"/>
                              </w:rPr>
                            </w:pPr>
                            <w:r w:rsidRPr="00C9366D">
                              <w:rPr>
                                <w:color w:val="FFFFFF"/>
                                <w:sz w:val="24"/>
                                <w:szCs w:val="40"/>
                              </w:rPr>
                              <w:t>020 7090 7755</w:t>
                            </w:r>
                          </w:p>
                          <w:p w14:paraId="43083F39"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579594"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8B7443D"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79C19214" w14:textId="77777777" w:rsidR="000A6FAF" w:rsidRDefault="000A6FAF" w:rsidP="003149DD">
                      <w:pPr>
                        <w:rPr>
                          <w:b/>
                          <w:color w:val="FFFFFF"/>
                          <w:sz w:val="24"/>
                          <w:szCs w:val="40"/>
                        </w:rPr>
                      </w:pPr>
                    </w:p>
                    <w:p w14:paraId="120DF2C5" w14:textId="77777777" w:rsidR="000A6FAF" w:rsidRPr="00C9366D" w:rsidRDefault="000A6FAF" w:rsidP="003149DD">
                      <w:pPr>
                        <w:rPr>
                          <w:color w:val="FFFFFF"/>
                          <w:sz w:val="24"/>
                          <w:szCs w:val="40"/>
                        </w:rPr>
                      </w:pPr>
                      <w:r w:rsidRPr="00C9366D">
                        <w:rPr>
                          <w:color w:val="FFFFFF"/>
                          <w:sz w:val="24"/>
                          <w:szCs w:val="40"/>
                        </w:rPr>
                        <w:t>8 Fenchurch Place, London, EC3M 4AJ</w:t>
                      </w:r>
                    </w:p>
                    <w:p w14:paraId="3C271974" w14:textId="77777777" w:rsidR="000A6FAF" w:rsidRPr="00C9366D" w:rsidRDefault="000A6FAF" w:rsidP="003149DD">
                      <w:pPr>
                        <w:rPr>
                          <w:color w:val="FFFFFF"/>
                          <w:sz w:val="24"/>
                          <w:szCs w:val="40"/>
                        </w:rPr>
                      </w:pPr>
                      <w:r w:rsidRPr="00C9366D">
                        <w:rPr>
                          <w:color w:val="FFFFFF"/>
                          <w:sz w:val="24"/>
                          <w:szCs w:val="40"/>
                        </w:rPr>
                        <w:t>020 7090 7755</w:t>
                      </w:r>
                    </w:p>
                    <w:p w14:paraId="43083F39"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9D229" w14:textId="77777777" w:rsidR="005F5D26" w:rsidRDefault="005F5D26" w:rsidP="004F458B">
      <w:pPr>
        <w:spacing w:after="0" w:line="240" w:lineRule="auto"/>
      </w:pPr>
      <w:r>
        <w:separator/>
      </w:r>
    </w:p>
  </w:endnote>
  <w:endnote w:type="continuationSeparator" w:id="0">
    <w:p w14:paraId="246A9D11" w14:textId="77777777" w:rsidR="005F5D26" w:rsidRDefault="005F5D26"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C7F2C34" w14:textId="77777777" w:rsidTr="002F353F">
      <w:tc>
        <w:tcPr>
          <w:tcW w:w="3040" w:type="dxa"/>
        </w:tcPr>
        <w:p w14:paraId="206A3329"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5396717"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25D6F728" wp14:editId="42D475B3">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634A3DD"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5FF5C59" w14:textId="77777777" w:rsidTr="005D2C21">
      <w:trPr>
        <w:trHeight w:val="827"/>
      </w:trPr>
      <w:tc>
        <w:tcPr>
          <w:tcW w:w="3040" w:type="dxa"/>
        </w:tcPr>
        <w:p w14:paraId="45CF9557" w14:textId="09E4306D"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0028E6">
            <w:rPr>
              <w:rFonts w:cs="Arial"/>
              <w:color w:val="595959" w:themeColor="text1" w:themeTint="A6"/>
              <w:sz w:val="16"/>
              <w:szCs w:val="16"/>
            </w:rPr>
            <w:t>172</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47A10B43"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839EF52"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319ED86F" w14:textId="77777777" w:rsidR="000A6FAF" w:rsidRDefault="000A6FAF" w:rsidP="00633F6B">
          <w:pPr>
            <w:pStyle w:val="Footer"/>
            <w:jc w:val="right"/>
            <w:rPr>
              <w:rFonts w:cs="Arial"/>
              <w:color w:val="595959" w:themeColor="text1" w:themeTint="A6"/>
              <w:sz w:val="16"/>
              <w:szCs w:val="16"/>
            </w:rPr>
          </w:pPr>
        </w:p>
        <w:p w14:paraId="35E1E448"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20869308"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754F2" w14:textId="77777777" w:rsidR="005F5D26" w:rsidRDefault="005F5D26" w:rsidP="004F458B">
      <w:pPr>
        <w:spacing w:after="0" w:line="240" w:lineRule="auto"/>
      </w:pPr>
      <w:r>
        <w:separator/>
      </w:r>
    </w:p>
  </w:footnote>
  <w:footnote w:type="continuationSeparator" w:id="0">
    <w:p w14:paraId="47C44B57" w14:textId="77777777" w:rsidR="005F5D26" w:rsidRDefault="005F5D26"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8931" w14:textId="77777777" w:rsidR="000A6FAF" w:rsidRDefault="000A6FAF" w:rsidP="003E558E">
    <w:pPr>
      <w:pStyle w:val="Header"/>
      <w:jc w:val="right"/>
    </w:pPr>
    <w:r w:rsidRPr="003E558E">
      <w:rPr>
        <w:noProof/>
        <w:lang w:eastAsia="en-GB"/>
      </w:rPr>
      <w:drawing>
        <wp:inline distT="0" distB="0" distL="0" distR="0" wp14:anchorId="58B66FB9" wp14:editId="69E8DF9A">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AE4270"/>
    <w:multiLevelType w:val="hybridMultilevel"/>
    <w:tmpl w:val="625CD262"/>
    <w:lvl w:ilvl="0" w:tplc="30C209D4">
      <w:numFmt w:val="bullet"/>
      <w:lvlText w:val="-"/>
      <w:lvlJc w:val="left"/>
      <w:pPr>
        <w:ind w:left="408" w:hanging="360"/>
      </w:pPr>
      <w:rPr>
        <w:rFonts w:ascii="Calibri" w:eastAsiaTheme="minorHAnsi"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17"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8"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2044862099">
    <w:abstractNumId w:val="13"/>
  </w:num>
  <w:num w:numId="2" w16cid:durableId="1292975627">
    <w:abstractNumId w:val="12"/>
  </w:num>
  <w:num w:numId="3" w16cid:durableId="1516309992">
    <w:abstractNumId w:val="17"/>
  </w:num>
  <w:num w:numId="4" w16cid:durableId="1427337479">
    <w:abstractNumId w:val="10"/>
  </w:num>
  <w:num w:numId="5" w16cid:durableId="1551720179">
    <w:abstractNumId w:val="19"/>
  </w:num>
  <w:num w:numId="6" w16cid:durableId="975915570">
    <w:abstractNumId w:val="11"/>
  </w:num>
  <w:num w:numId="7" w16cid:durableId="181213464">
    <w:abstractNumId w:val="14"/>
  </w:num>
  <w:num w:numId="8" w16cid:durableId="963735734">
    <w:abstractNumId w:val="18"/>
  </w:num>
  <w:num w:numId="9" w16cid:durableId="394865433">
    <w:abstractNumId w:val="15"/>
  </w:num>
  <w:num w:numId="10" w16cid:durableId="11245401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5453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5716368">
    <w:abstractNumId w:val="9"/>
  </w:num>
  <w:num w:numId="13" w16cid:durableId="1223298329">
    <w:abstractNumId w:val="7"/>
  </w:num>
  <w:num w:numId="14" w16cid:durableId="1816339917">
    <w:abstractNumId w:val="6"/>
  </w:num>
  <w:num w:numId="15" w16cid:durableId="732238974">
    <w:abstractNumId w:val="5"/>
  </w:num>
  <w:num w:numId="16" w16cid:durableId="1825196824">
    <w:abstractNumId w:val="4"/>
  </w:num>
  <w:num w:numId="17" w16cid:durableId="700520327">
    <w:abstractNumId w:val="8"/>
  </w:num>
  <w:num w:numId="18" w16cid:durableId="1492912939">
    <w:abstractNumId w:val="3"/>
  </w:num>
  <w:num w:numId="19" w16cid:durableId="1035277980">
    <w:abstractNumId w:val="2"/>
  </w:num>
  <w:num w:numId="20" w16cid:durableId="768699962">
    <w:abstractNumId w:val="1"/>
  </w:num>
  <w:num w:numId="21" w16cid:durableId="2020354003">
    <w:abstractNumId w:val="0"/>
  </w:num>
  <w:num w:numId="22" w16cid:durableId="136814416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D26"/>
    <w:rsid w:val="000028E6"/>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22214"/>
    <w:rsid w:val="00134821"/>
    <w:rsid w:val="00134D8E"/>
    <w:rsid w:val="00142F24"/>
    <w:rsid w:val="001453D4"/>
    <w:rsid w:val="00146305"/>
    <w:rsid w:val="00150EB4"/>
    <w:rsid w:val="0015201A"/>
    <w:rsid w:val="00152E20"/>
    <w:rsid w:val="0015324F"/>
    <w:rsid w:val="0015743D"/>
    <w:rsid w:val="001606E0"/>
    <w:rsid w:val="0016136E"/>
    <w:rsid w:val="00162FA3"/>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38DC"/>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5D26"/>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4D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26D4A"/>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259B"/>
    <w:rsid w:val="00A07DC7"/>
    <w:rsid w:val="00A119A7"/>
    <w:rsid w:val="00A13668"/>
    <w:rsid w:val="00A13712"/>
    <w:rsid w:val="00A23A1E"/>
    <w:rsid w:val="00A24F07"/>
    <w:rsid w:val="00A26A12"/>
    <w:rsid w:val="00A279CB"/>
    <w:rsid w:val="00A407D5"/>
    <w:rsid w:val="00A457D0"/>
    <w:rsid w:val="00A476CA"/>
    <w:rsid w:val="00A54644"/>
    <w:rsid w:val="00A56021"/>
    <w:rsid w:val="00A56585"/>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2BB9"/>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1BCA"/>
    <w:rsid w:val="00C136A6"/>
    <w:rsid w:val="00C146EB"/>
    <w:rsid w:val="00C16ABD"/>
    <w:rsid w:val="00C2768F"/>
    <w:rsid w:val="00C277F6"/>
    <w:rsid w:val="00C30802"/>
    <w:rsid w:val="00C30931"/>
    <w:rsid w:val="00C33342"/>
    <w:rsid w:val="00C33A3D"/>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496D"/>
    <w:rsid w:val="00D11EE1"/>
    <w:rsid w:val="00D14CE9"/>
    <w:rsid w:val="00D15D55"/>
    <w:rsid w:val="00D176A1"/>
    <w:rsid w:val="00D23BD5"/>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C64CD"/>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C062A"/>
  <w15:docId w15:val="{AA8B7B81-9D4A-4A6C-8641-D3BB4E720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educed-cpa-cpl-requirements-for-innovation-and-device-field-trial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fenn\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CED918DAD2451A9779970CFED14114"/>
        <w:category>
          <w:name w:val="General"/>
          <w:gallery w:val="placeholder"/>
        </w:category>
        <w:types>
          <w:type w:val="bbPlcHdr"/>
        </w:types>
        <w:behaviors>
          <w:behavior w:val="content"/>
        </w:behaviors>
        <w:guid w:val="{32D23DCD-F07D-4B2B-A728-9A9002381867}"/>
      </w:docPartPr>
      <w:docPartBody>
        <w:p w:rsidR="00000000" w:rsidRDefault="009F7F33">
          <w:pPr>
            <w:pStyle w:val="B8CED918DAD2451A9779970CFED14114"/>
          </w:pPr>
          <w:r w:rsidRPr="004F77A6">
            <w:rPr>
              <w:rStyle w:val="PlaceholderText"/>
            </w:rPr>
            <w:t xml:space="preserve">Click </w:t>
          </w:r>
          <w:r>
            <w:rPr>
              <w:rStyle w:val="PlaceholderText"/>
            </w:rPr>
            <w:t>and insert your name</w:t>
          </w:r>
        </w:p>
      </w:docPartBody>
    </w:docPart>
    <w:docPart>
      <w:docPartPr>
        <w:name w:val="FCB4395547C14D5A823298B05764ADD1"/>
        <w:category>
          <w:name w:val="General"/>
          <w:gallery w:val="placeholder"/>
        </w:category>
        <w:types>
          <w:type w:val="bbPlcHdr"/>
        </w:types>
        <w:behaviors>
          <w:behavior w:val="content"/>
        </w:behaviors>
        <w:guid w:val="{75E7E413-6D6D-4E1A-BAC3-80EFC626AF4D}"/>
      </w:docPartPr>
      <w:docPartBody>
        <w:p w:rsidR="00000000" w:rsidRDefault="009F7F33">
          <w:pPr>
            <w:pStyle w:val="FCB4395547C14D5A823298B05764ADD1"/>
          </w:pPr>
          <w:r w:rsidRPr="004F77A6">
            <w:rPr>
              <w:rStyle w:val="PlaceholderText"/>
            </w:rPr>
            <w:t xml:space="preserve">Click </w:t>
          </w:r>
          <w:r>
            <w:rPr>
              <w:rStyle w:val="PlaceholderText"/>
            </w:rPr>
            <w:t>and insert the name of the organisation you are responding for</w:t>
          </w:r>
        </w:p>
      </w:docPartBody>
    </w:docPart>
    <w:docPart>
      <w:docPartPr>
        <w:name w:val="0DB0748A54B44BFD9BB430B7717FDEE3"/>
        <w:category>
          <w:name w:val="General"/>
          <w:gallery w:val="placeholder"/>
        </w:category>
        <w:types>
          <w:type w:val="bbPlcHdr"/>
        </w:types>
        <w:behaviors>
          <w:behavior w:val="content"/>
        </w:behaviors>
        <w:guid w:val="{800E3957-EB7C-40AF-B3C3-016AFFF66FE0}"/>
      </w:docPartPr>
      <w:docPartBody>
        <w:p w:rsidR="00000000" w:rsidRDefault="009F7F33">
          <w:pPr>
            <w:pStyle w:val="0DB0748A54B44BFD9BB430B7717FDEE3"/>
          </w:pPr>
          <w:r w:rsidRPr="004F77A6">
            <w:rPr>
              <w:rStyle w:val="PlaceholderText"/>
            </w:rPr>
            <w:t xml:space="preserve">Click </w:t>
          </w:r>
          <w:r>
            <w:rPr>
              <w:rStyle w:val="PlaceholderText"/>
            </w:rPr>
            <w:t>and insert a phone number we can call you on with any queries</w:t>
          </w:r>
        </w:p>
      </w:docPartBody>
    </w:docPart>
    <w:docPart>
      <w:docPartPr>
        <w:name w:val="FEFDE6795A724D328B069E69A9147722"/>
        <w:category>
          <w:name w:val="General"/>
          <w:gallery w:val="placeholder"/>
        </w:category>
        <w:types>
          <w:type w:val="bbPlcHdr"/>
        </w:types>
        <w:behaviors>
          <w:behavior w:val="content"/>
        </w:behaviors>
        <w:guid w:val="{1F030EE9-FBF4-44C1-A3B9-7954708EF259}"/>
      </w:docPartPr>
      <w:docPartBody>
        <w:p w:rsidR="00000000" w:rsidRDefault="009F7F33">
          <w:pPr>
            <w:pStyle w:val="FEFDE6795A724D328B069E69A9147722"/>
          </w:pPr>
          <w:r w:rsidRPr="004F77A6">
            <w:rPr>
              <w:rStyle w:val="PlaceholderText"/>
            </w:rPr>
            <w:t>C</w:t>
          </w:r>
          <w:r>
            <w:rPr>
              <w:rStyle w:val="PlaceholderText"/>
            </w:rPr>
            <w:t>lick and select your Party Category</w:t>
          </w:r>
        </w:p>
      </w:docPartBody>
    </w:docPart>
    <w:docPart>
      <w:docPartPr>
        <w:name w:val="16590149F20440CEA6732797E3BEDE89"/>
        <w:category>
          <w:name w:val="General"/>
          <w:gallery w:val="placeholder"/>
        </w:category>
        <w:types>
          <w:type w:val="bbPlcHdr"/>
        </w:types>
        <w:behaviors>
          <w:behavior w:val="content"/>
        </w:behaviors>
        <w:guid w:val="{A958CB41-4FB7-49DC-B449-697B5A39B6FD}"/>
      </w:docPartPr>
      <w:docPartBody>
        <w:p w:rsidR="00000000" w:rsidRDefault="009F7F33">
          <w:pPr>
            <w:pStyle w:val="16590149F20440CEA6732797E3BEDE89"/>
          </w:pPr>
          <w:r w:rsidRPr="004F77A6">
            <w:rPr>
              <w:rStyle w:val="PlaceholderText"/>
            </w:rPr>
            <w:t xml:space="preserve">Click </w:t>
          </w:r>
          <w:r>
            <w:rPr>
              <w:rStyle w:val="PlaceholderText"/>
            </w:rPr>
            <w:t>and insert the name(s) of any SEC Parties you are responding for</w:t>
          </w:r>
        </w:p>
      </w:docPartBody>
    </w:docPart>
    <w:docPart>
      <w:docPartPr>
        <w:name w:val="1FE3A2CD2EFF448E8845898D03F3E634"/>
        <w:category>
          <w:name w:val="General"/>
          <w:gallery w:val="placeholder"/>
        </w:category>
        <w:types>
          <w:type w:val="bbPlcHdr"/>
        </w:types>
        <w:behaviors>
          <w:behavior w:val="content"/>
        </w:behaviors>
        <w:guid w:val="{1BC75FDA-D170-4830-B188-16FEC606CAFE}"/>
      </w:docPartPr>
      <w:docPartBody>
        <w:p w:rsidR="00000000" w:rsidRDefault="009F7F33">
          <w:pPr>
            <w:pStyle w:val="1FE3A2CD2EFF448E8845898D03F3E634"/>
          </w:pPr>
          <w:r w:rsidRPr="004F77A6">
            <w:rPr>
              <w:rStyle w:val="PlaceholderText"/>
            </w:rPr>
            <w:t>C</w:t>
          </w:r>
          <w:r>
            <w:rPr>
              <w:rStyle w:val="PlaceholderText"/>
            </w:rPr>
            <w:t>lick and select your response</w:t>
          </w:r>
        </w:p>
      </w:docPartBody>
    </w:docPart>
    <w:docPart>
      <w:docPartPr>
        <w:name w:val="4104CA6715E44E17A4FEDA321BDBA9B3"/>
        <w:category>
          <w:name w:val="General"/>
          <w:gallery w:val="placeholder"/>
        </w:category>
        <w:types>
          <w:type w:val="bbPlcHdr"/>
        </w:types>
        <w:behaviors>
          <w:behavior w:val="content"/>
        </w:behaviors>
        <w:guid w:val="{F2D6141E-D591-44DE-A8B4-04A3C2ADAC8E}"/>
      </w:docPartPr>
      <w:docPartBody>
        <w:p w:rsidR="00000000" w:rsidRDefault="009F7F33">
          <w:pPr>
            <w:pStyle w:val="4104CA6715E44E17A4FEDA321BDBA9B3"/>
          </w:pPr>
          <w:r w:rsidRPr="004F77A6">
            <w:rPr>
              <w:rStyle w:val="PlaceholderText"/>
            </w:rPr>
            <w:t>C</w:t>
          </w:r>
          <w:r>
            <w:rPr>
              <w:rStyle w:val="PlaceholderText"/>
            </w:rPr>
            <w:t>lick and select your response</w:t>
          </w:r>
        </w:p>
      </w:docPartBody>
    </w:docPart>
    <w:docPart>
      <w:docPartPr>
        <w:name w:val="64CB836B915448A3B4419D7F0865CED6"/>
        <w:category>
          <w:name w:val="General"/>
          <w:gallery w:val="placeholder"/>
        </w:category>
        <w:types>
          <w:type w:val="bbPlcHdr"/>
        </w:types>
        <w:behaviors>
          <w:behavior w:val="content"/>
        </w:behaviors>
        <w:guid w:val="{436ED94C-4822-4EC6-A5AE-800399394164}"/>
      </w:docPartPr>
      <w:docPartBody>
        <w:p w:rsidR="00000000" w:rsidRDefault="009F7F33">
          <w:pPr>
            <w:pStyle w:val="64CB836B915448A3B4419D7F0865CED6"/>
          </w:pPr>
          <w:r w:rsidRPr="004F77A6">
            <w:rPr>
              <w:rStyle w:val="PlaceholderText"/>
            </w:rPr>
            <w:t xml:space="preserve">Click </w:t>
          </w:r>
          <w:r>
            <w:rPr>
              <w:rStyle w:val="PlaceholderText"/>
            </w:rPr>
            <w:t>and insert the rationale for your response</w:t>
          </w:r>
        </w:p>
      </w:docPartBody>
    </w:docPart>
    <w:docPart>
      <w:docPartPr>
        <w:name w:val="D26F1C39E68D4D24A3BD46E63DCC79CE"/>
        <w:category>
          <w:name w:val="General"/>
          <w:gallery w:val="placeholder"/>
        </w:category>
        <w:types>
          <w:type w:val="bbPlcHdr"/>
        </w:types>
        <w:behaviors>
          <w:behavior w:val="content"/>
        </w:behaviors>
        <w:guid w:val="{684D900F-1F14-4710-B27E-617AD26871CE}"/>
      </w:docPartPr>
      <w:docPartBody>
        <w:p w:rsidR="00000000" w:rsidRDefault="009F7F33">
          <w:pPr>
            <w:pStyle w:val="D26F1C39E68D4D24A3BD46E63DCC79CE"/>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8CED918DAD2451A9779970CFED14114">
    <w:name w:val="B8CED918DAD2451A9779970CFED14114"/>
  </w:style>
  <w:style w:type="paragraph" w:customStyle="1" w:styleId="FCB4395547C14D5A823298B05764ADD1">
    <w:name w:val="FCB4395547C14D5A823298B05764ADD1"/>
  </w:style>
  <w:style w:type="paragraph" w:customStyle="1" w:styleId="0DB0748A54B44BFD9BB430B7717FDEE3">
    <w:name w:val="0DB0748A54B44BFD9BB430B7717FDEE3"/>
  </w:style>
  <w:style w:type="paragraph" w:customStyle="1" w:styleId="FEFDE6795A724D328B069E69A9147722">
    <w:name w:val="FEFDE6795A724D328B069E69A9147722"/>
  </w:style>
  <w:style w:type="paragraph" w:customStyle="1" w:styleId="16590149F20440CEA6732797E3BEDE89">
    <w:name w:val="16590149F20440CEA6732797E3BEDE89"/>
  </w:style>
  <w:style w:type="paragraph" w:customStyle="1" w:styleId="1FE3A2CD2EFF448E8845898D03F3E634">
    <w:name w:val="1FE3A2CD2EFF448E8845898D03F3E634"/>
  </w:style>
  <w:style w:type="paragraph" w:customStyle="1" w:styleId="4104CA6715E44E17A4FEDA321BDBA9B3">
    <w:name w:val="4104CA6715E44E17A4FEDA321BDBA9B3"/>
  </w:style>
  <w:style w:type="paragraph" w:customStyle="1" w:styleId="64CB836B915448A3B4419D7F0865CED6">
    <w:name w:val="64CB836B915448A3B4419D7F0865CED6"/>
  </w:style>
  <w:style w:type="paragraph" w:customStyle="1" w:styleId="BB37A37395DD405B9C5E880D09019F15">
    <w:name w:val="BB37A37395DD405B9C5E880D09019F15"/>
  </w:style>
  <w:style w:type="paragraph" w:customStyle="1" w:styleId="73429D46A16340AA9F24C082C1416E06">
    <w:name w:val="73429D46A16340AA9F24C082C1416E06"/>
  </w:style>
  <w:style w:type="paragraph" w:customStyle="1" w:styleId="D26F1C39E68D4D24A3BD46E63DCC79CE">
    <w:name w:val="D26F1C39E68D4D24A3BD46E63DCC79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9" ma:contentTypeDescription="Create a new document." ma:contentTypeScope="" ma:versionID="eede8c96b94923db60d2123bd49d73cb">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4a341ecc4c1f7b9f329f69a15f26485e"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3.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4.xml><?xml version="1.0" encoding="utf-8"?>
<ds:datastoreItem xmlns:ds="http://schemas.openxmlformats.org/officeDocument/2006/customXml" ds:itemID="{5644D50E-0DBF-4E42-B5FC-AFED31E50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25</TotalTime>
  <Pages>5</Pages>
  <Words>752</Words>
  <Characters>4287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Fenn</dc:creator>
  <cp:keywords/>
  <dc:description/>
  <cp:lastModifiedBy>Mike Fenn</cp:lastModifiedBy>
  <cp:revision>14</cp:revision>
  <cp:lastPrinted>2018-06-08T10:24:00Z</cp:lastPrinted>
  <dcterms:created xsi:type="dcterms:W3CDTF">2022-11-15T11:11:00Z</dcterms:created>
  <dcterms:modified xsi:type="dcterms:W3CDTF">2022-11-15T12:15:00Z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ies>
</file>